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Grund- und Unterhaltsreinigung Bildungshaus Winkelwiese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023-26-165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Gebäudeinnenreinigung 
Buldungshaus Winkelwiese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